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4006F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MORTON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0C18289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Gentleman.</w:t>
      </w:r>
    </w:p>
    <w:p w14:paraId="0AB97DF1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21348F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9EA19A8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Bedyngham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Barking, Essex(q.v.),</w:t>
      </w:r>
    </w:p>
    <w:p w14:paraId="04E7155B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and Thomas Bradwell of London, grocer(q.v.).</w:t>
      </w:r>
    </w:p>
    <w:p w14:paraId="302AF6F0" w14:textId="77777777" w:rsidR="004E06D3" w:rsidRPr="00FD7138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gramStart"/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 http://aalt.law.uh.edu/Indices/CP40Indices/CP40no883Pl.htm</w:t>
      </w:r>
      <w:proofErr w:type="gramEnd"/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7B501579" w14:textId="77777777" w:rsidR="004E06D3" w:rsidRPr="00FD7138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A54BD51" w14:textId="77777777" w:rsidR="004E06D3" w:rsidRPr="00FD7138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FEF97BB" w14:textId="77777777" w:rsidR="004E06D3" w:rsidRDefault="004E06D3" w:rsidP="004E06D3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19 February 2022</w:t>
      </w:r>
    </w:p>
    <w:p w14:paraId="5E349F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A6FA2" w14:textId="77777777" w:rsidR="004E06D3" w:rsidRDefault="004E06D3" w:rsidP="009139A6">
      <w:r>
        <w:separator/>
      </w:r>
    </w:p>
  </w:endnote>
  <w:endnote w:type="continuationSeparator" w:id="0">
    <w:p w14:paraId="2DA7686E" w14:textId="77777777" w:rsidR="004E06D3" w:rsidRDefault="004E06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9D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3C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D3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26FDB" w14:textId="77777777" w:rsidR="004E06D3" w:rsidRDefault="004E06D3" w:rsidP="009139A6">
      <w:r>
        <w:separator/>
      </w:r>
    </w:p>
  </w:footnote>
  <w:footnote w:type="continuationSeparator" w:id="0">
    <w:p w14:paraId="09B8407D" w14:textId="77777777" w:rsidR="004E06D3" w:rsidRDefault="004E06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D2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99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7C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D3"/>
    <w:rsid w:val="000666E0"/>
    <w:rsid w:val="002510B7"/>
    <w:rsid w:val="004E06D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4C400"/>
  <w15:chartTrackingRefBased/>
  <w15:docId w15:val="{DC43890B-A13A-45DC-8D1B-C59D188E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0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2022-04-07T10:31:00Z</dcterms:created>
  <dcterms:modified xsi:type="dcterms:W3CDTF">2022-04-07T10:32:00Z</dcterms:modified>
</cp:coreProperties>
</file>